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F5FD5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3A7C3809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A7E79F3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</w:p>
    <w:p w14:paraId="71194075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</w:p>
    <w:p w14:paraId="70CAB8E5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Aug.1407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  </w:t>
      </w:r>
    </w:p>
    <w:p w14:paraId="2C2414B7" w14:textId="77777777" w:rsidR="002A593A" w:rsidRDefault="002A593A" w:rsidP="002A593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7F3B7D21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</w:p>
    <w:p w14:paraId="283C5439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</w:p>
    <w:p w14:paraId="2D77E4A7" w14:textId="77777777" w:rsidR="002A593A" w:rsidRDefault="002A593A" w:rsidP="002A59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0BAC1D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26FA4" w14:textId="77777777" w:rsidR="002A593A" w:rsidRDefault="002A593A" w:rsidP="009139A6">
      <w:r>
        <w:separator/>
      </w:r>
    </w:p>
  </w:endnote>
  <w:endnote w:type="continuationSeparator" w:id="0">
    <w:p w14:paraId="60387868" w14:textId="77777777" w:rsidR="002A593A" w:rsidRDefault="002A59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09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4D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75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B510" w14:textId="77777777" w:rsidR="002A593A" w:rsidRDefault="002A593A" w:rsidP="009139A6">
      <w:r>
        <w:separator/>
      </w:r>
    </w:p>
  </w:footnote>
  <w:footnote w:type="continuationSeparator" w:id="0">
    <w:p w14:paraId="5F70B421" w14:textId="77777777" w:rsidR="002A593A" w:rsidRDefault="002A59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01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E0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24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3A"/>
    <w:rsid w:val="000666E0"/>
    <w:rsid w:val="002510B7"/>
    <w:rsid w:val="002A593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9A58C"/>
  <w15:chartTrackingRefBased/>
  <w15:docId w15:val="{963CE972-4E6F-414B-9D75-D2DED9E9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93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2022-03-31T18:45:00Z</dcterms:created>
  <dcterms:modified xsi:type="dcterms:W3CDTF">2022-03-31T18:46:00Z</dcterms:modified>
</cp:coreProperties>
</file>